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AAB108" w14:textId="77777777" w:rsidR="003E1333" w:rsidRPr="00B35868" w:rsidRDefault="003E1333" w:rsidP="001E09CD">
      <w:pPr>
        <w:pStyle w:val="Topptekst"/>
        <w:tabs>
          <w:tab w:val="clear" w:pos="4253"/>
          <w:tab w:val="clear" w:pos="9497"/>
          <w:tab w:val="left" w:pos="5812"/>
        </w:tabs>
        <w:rPr>
          <w:rFonts w:asciiTheme="minorHAnsi" w:hAnsiTheme="minorHAnsi" w:cstheme="minorHAnsi"/>
          <w:noProof w:val="0"/>
          <w:lang w:val="nb-NO"/>
        </w:rPr>
      </w:pPr>
    </w:p>
    <w:p w14:paraId="6BAAB109" w14:textId="77777777" w:rsidR="004C08B0" w:rsidRPr="00B35868" w:rsidRDefault="004C08B0" w:rsidP="001E09CD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</w:rPr>
      </w:pPr>
      <w:r w:rsidRPr="00B35868">
        <w:rPr>
          <w:rFonts w:asciiTheme="minorHAnsi" w:hAnsiTheme="minorHAnsi" w:cstheme="minorHAnsi"/>
          <w:b/>
          <w:snapToGrid w:val="0"/>
          <w:sz w:val="24"/>
          <w:szCs w:val="24"/>
          <w:u w:val="single"/>
        </w:rPr>
        <w:t>TIL</w:t>
      </w:r>
      <w:r w:rsidRPr="00B35868">
        <w:rPr>
          <w:rFonts w:asciiTheme="minorHAnsi" w:hAnsiTheme="minorHAnsi" w:cstheme="minorHAnsi"/>
          <w:b/>
          <w:snapToGrid w:val="0"/>
          <w:sz w:val="24"/>
          <w:szCs w:val="24"/>
        </w:rPr>
        <w:t>:</w:t>
      </w:r>
    </w:p>
    <w:p w14:paraId="25878CBD" w14:textId="77777777" w:rsidR="001E09CD" w:rsidRPr="00B35868" w:rsidRDefault="001E09CD" w:rsidP="001E09CD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zCs w:val="22"/>
        </w:rPr>
      </w:pPr>
    </w:p>
    <w:p w14:paraId="6BAAB10A" w14:textId="61436395" w:rsidR="004C08B0" w:rsidRPr="00B35868" w:rsidRDefault="006729AA" w:rsidP="001E09CD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zCs w:val="22"/>
        </w:rPr>
      </w:pPr>
      <w:r w:rsidRPr="00B35868">
        <w:rPr>
          <w:rFonts w:asciiTheme="minorHAnsi" w:hAnsiTheme="minorHAnsi" w:cstheme="minorHAnsi"/>
          <w:szCs w:val="22"/>
        </w:rPr>
        <w:t>FMA</w:t>
      </w:r>
      <w:r w:rsidR="007F4BAD" w:rsidRPr="00B35868">
        <w:rPr>
          <w:rFonts w:asciiTheme="minorHAnsi" w:hAnsiTheme="minorHAnsi" w:cstheme="minorHAnsi"/>
          <w:szCs w:val="22"/>
        </w:rPr>
        <w:t xml:space="preserve"> </w:t>
      </w:r>
      <w:r w:rsidR="00E77F03" w:rsidRPr="00B35868">
        <w:rPr>
          <w:rFonts w:asciiTheme="minorHAnsi" w:hAnsiTheme="minorHAnsi" w:cstheme="minorHAnsi"/>
          <w:szCs w:val="22"/>
        </w:rPr>
        <w:t>/</w:t>
      </w:r>
      <w:r w:rsidR="007962CE" w:rsidRPr="00B35868">
        <w:rPr>
          <w:rFonts w:asciiTheme="minorHAnsi" w:hAnsiTheme="minorHAnsi" w:cstheme="minorHAnsi"/>
          <w:b/>
          <w:szCs w:val="22"/>
        </w:rPr>
        <w:t>Landkapasiteter</w:t>
      </w:r>
      <w:r w:rsidR="005176BF" w:rsidRPr="00B35868">
        <w:rPr>
          <w:rFonts w:asciiTheme="minorHAnsi" w:hAnsiTheme="minorHAnsi" w:cstheme="minorHAnsi"/>
          <w:b/>
          <w:szCs w:val="22"/>
        </w:rPr>
        <w:t>/Kontrakt</w:t>
      </w:r>
      <w:r w:rsidR="004C08B0" w:rsidRPr="00B35868">
        <w:rPr>
          <w:rFonts w:asciiTheme="minorHAnsi" w:hAnsiTheme="minorHAnsi" w:cstheme="minorHAnsi"/>
          <w:szCs w:val="22"/>
        </w:rPr>
        <w:tab/>
      </w:r>
      <w:r w:rsidR="004C08B0" w:rsidRPr="00B35868">
        <w:rPr>
          <w:rFonts w:asciiTheme="minorHAnsi" w:hAnsiTheme="minorHAnsi" w:cstheme="minorHAnsi"/>
          <w:szCs w:val="22"/>
        </w:rPr>
        <w:tab/>
      </w:r>
      <w:r w:rsidR="004C08B0" w:rsidRPr="00B35868">
        <w:rPr>
          <w:rFonts w:asciiTheme="minorHAnsi" w:hAnsiTheme="minorHAnsi" w:cstheme="minorHAnsi"/>
          <w:szCs w:val="22"/>
        </w:rPr>
        <w:tab/>
      </w:r>
      <w:r w:rsidR="004C08B0" w:rsidRPr="00B35868">
        <w:rPr>
          <w:rFonts w:asciiTheme="minorHAnsi" w:hAnsiTheme="minorHAnsi" w:cstheme="minorHAnsi"/>
          <w:szCs w:val="22"/>
        </w:rPr>
        <w:tab/>
      </w:r>
      <w:r w:rsidR="004C08B0" w:rsidRPr="00B35868">
        <w:rPr>
          <w:rFonts w:asciiTheme="minorHAnsi" w:hAnsiTheme="minorHAnsi" w:cstheme="minorHAnsi"/>
          <w:szCs w:val="22"/>
        </w:rPr>
        <w:tab/>
      </w:r>
      <w:r w:rsidR="004C08B0" w:rsidRPr="00B35868">
        <w:rPr>
          <w:rFonts w:asciiTheme="minorHAnsi" w:hAnsiTheme="minorHAnsi" w:cstheme="minorHAnsi"/>
          <w:szCs w:val="22"/>
        </w:rPr>
        <w:tab/>
      </w:r>
    </w:p>
    <w:p w14:paraId="6BAAB10C" w14:textId="2EEE64F1" w:rsidR="004C08B0" w:rsidRPr="00B35868" w:rsidRDefault="004C08B0" w:rsidP="001E09CD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snapToGrid w:val="0"/>
          <w:szCs w:val="22"/>
        </w:rPr>
      </w:pPr>
      <w:r w:rsidRPr="00B35868">
        <w:rPr>
          <w:rFonts w:asciiTheme="minorHAnsi" w:hAnsiTheme="minorHAnsi" w:cstheme="minorHAnsi"/>
          <w:snapToGrid w:val="0"/>
          <w:szCs w:val="22"/>
        </w:rPr>
        <w:t xml:space="preserve">Att: </w:t>
      </w:r>
      <w:r w:rsidR="007962CE" w:rsidRPr="00B35868">
        <w:rPr>
          <w:rFonts w:asciiTheme="minorHAnsi" w:hAnsiTheme="minorHAnsi" w:cstheme="minorHAnsi"/>
          <w:snapToGrid w:val="0"/>
          <w:szCs w:val="22"/>
        </w:rPr>
        <w:t>Per Morten Brunborg</w:t>
      </w:r>
      <w:r w:rsidR="009E131F" w:rsidRPr="00B35868">
        <w:rPr>
          <w:rFonts w:asciiTheme="minorHAnsi" w:hAnsiTheme="minorHAnsi" w:cstheme="minorHAnsi"/>
          <w:szCs w:val="22"/>
        </w:rPr>
        <w:t xml:space="preserve"> </w:t>
      </w:r>
    </w:p>
    <w:p w14:paraId="6BAAB10D" w14:textId="77777777" w:rsidR="004C08B0" w:rsidRPr="00B35868" w:rsidRDefault="004C08B0" w:rsidP="001E09CD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sz w:val="24"/>
        </w:rPr>
      </w:pPr>
    </w:p>
    <w:p w14:paraId="6BAAB10E" w14:textId="77777777" w:rsidR="00195C1A" w:rsidRPr="00B35868" w:rsidRDefault="00195C1A" w:rsidP="001E09CD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sz w:val="24"/>
        </w:rPr>
      </w:pPr>
    </w:p>
    <w:p w14:paraId="6BAAB10F" w14:textId="77777777" w:rsidR="004C08B0" w:rsidRPr="00B35868" w:rsidRDefault="004C08B0" w:rsidP="001E09CD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z w:val="24"/>
        </w:rPr>
      </w:pPr>
      <w:r w:rsidRPr="00B35868">
        <w:rPr>
          <w:rFonts w:asciiTheme="minorHAnsi" w:hAnsiTheme="minorHAnsi" w:cstheme="minorHAnsi"/>
          <w:b/>
          <w:sz w:val="24"/>
          <w:u w:val="single"/>
        </w:rPr>
        <w:t>FRA</w:t>
      </w:r>
      <w:r w:rsidRPr="00B35868">
        <w:rPr>
          <w:rFonts w:asciiTheme="minorHAnsi" w:hAnsiTheme="minorHAnsi" w:cstheme="minorHAnsi"/>
          <w:b/>
          <w:sz w:val="24"/>
        </w:rPr>
        <w:t>:</w:t>
      </w:r>
    </w:p>
    <w:p w14:paraId="5C2EF133" w14:textId="77777777" w:rsidR="001E09CD" w:rsidRPr="00B35868" w:rsidRDefault="001E09CD" w:rsidP="001E09CD">
      <w:pPr>
        <w:widowControl w:val="0"/>
        <w:tabs>
          <w:tab w:val="left" w:pos="1985"/>
          <w:tab w:val="left" w:pos="2835"/>
        </w:tabs>
        <w:rPr>
          <w:rFonts w:asciiTheme="minorHAnsi" w:hAnsiTheme="minorHAnsi" w:cstheme="minorHAnsi"/>
          <w:b/>
          <w:snapToGrid w:val="0"/>
          <w:sz w:val="22"/>
          <w:lang w:val="nb-NO"/>
        </w:rPr>
      </w:pPr>
    </w:p>
    <w:p w14:paraId="6BAAB110" w14:textId="77777777" w:rsidR="004C08B0" w:rsidRPr="00B35868" w:rsidRDefault="004C08B0" w:rsidP="001E09CD">
      <w:pPr>
        <w:widowControl w:val="0"/>
        <w:tabs>
          <w:tab w:val="left" w:pos="1985"/>
          <w:tab w:val="left" w:pos="2835"/>
        </w:tabs>
        <w:spacing w:after="80"/>
        <w:rPr>
          <w:rFonts w:asciiTheme="minorHAnsi" w:hAnsiTheme="minorHAnsi" w:cstheme="minorHAnsi"/>
          <w:b/>
          <w:snapToGrid w:val="0"/>
          <w:sz w:val="22"/>
          <w:lang w:val="nb-NO"/>
        </w:rPr>
      </w:pPr>
      <w:r w:rsidRPr="00B35868">
        <w:rPr>
          <w:rFonts w:asciiTheme="minorHAnsi" w:hAnsiTheme="minorHAnsi" w:cstheme="minorHAnsi"/>
          <w:b/>
          <w:snapToGrid w:val="0"/>
          <w:sz w:val="22"/>
          <w:lang w:val="nb-NO"/>
        </w:rPr>
        <w:t>Virksomhetens navn:</w:t>
      </w:r>
      <w:r w:rsidRPr="00B35868">
        <w:rPr>
          <w:rFonts w:asciiTheme="minorHAnsi" w:hAnsiTheme="minorHAnsi" w:cstheme="minorHAnsi"/>
          <w:b/>
          <w:snapToGrid w:val="0"/>
          <w:sz w:val="22"/>
          <w:lang w:val="nb-NO"/>
        </w:rPr>
        <w:tab/>
      </w:r>
      <w:r w:rsidRPr="00B35868">
        <w:rPr>
          <w:rFonts w:asciiTheme="minorHAnsi" w:hAnsiTheme="minorHAnsi" w:cstheme="minorHAnsi"/>
          <w:b/>
          <w:snapToGrid w:val="0"/>
          <w:sz w:val="22"/>
          <w:lang w:val="nb-NO"/>
        </w:rPr>
        <w:tab/>
        <w:t>__________________________</w:t>
      </w:r>
    </w:p>
    <w:p w14:paraId="6BAAB111" w14:textId="77777777" w:rsidR="004C08B0" w:rsidRPr="00B35868" w:rsidRDefault="004C08B0" w:rsidP="001E09CD">
      <w:pPr>
        <w:widowControl w:val="0"/>
        <w:tabs>
          <w:tab w:val="left" w:pos="1985"/>
          <w:tab w:val="left" w:pos="2835"/>
        </w:tabs>
        <w:spacing w:after="80"/>
        <w:rPr>
          <w:rFonts w:asciiTheme="minorHAnsi" w:hAnsiTheme="minorHAnsi" w:cstheme="minorHAnsi"/>
          <w:b/>
          <w:snapToGrid w:val="0"/>
          <w:sz w:val="22"/>
          <w:lang w:val="nb-NO"/>
        </w:rPr>
      </w:pPr>
      <w:r w:rsidRPr="00B35868">
        <w:rPr>
          <w:rFonts w:asciiTheme="minorHAnsi" w:hAnsiTheme="minorHAnsi" w:cstheme="minorHAnsi"/>
          <w:b/>
          <w:snapToGrid w:val="0"/>
          <w:sz w:val="22"/>
          <w:lang w:val="nb-NO"/>
        </w:rPr>
        <w:t>Organisasjonsnummer:</w:t>
      </w:r>
      <w:r w:rsidRPr="00B35868">
        <w:rPr>
          <w:rFonts w:asciiTheme="minorHAnsi" w:hAnsiTheme="minorHAnsi" w:cstheme="minorHAnsi"/>
          <w:b/>
          <w:snapToGrid w:val="0"/>
          <w:sz w:val="22"/>
          <w:lang w:val="nb-NO"/>
        </w:rPr>
        <w:tab/>
        <w:t>__________________________</w:t>
      </w:r>
    </w:p>
    <w:p w14:paraId="6BAAB114" w14:textId="77777777" w:rsidR="004C08B0" w:rsidRPr="00B35868" w:rsidRDefault="004C08B0" w:rsidP="001E09CD">
      <w:pPr>
        <w:widowControl w:val="0"/>
        <w:tabs>
          <w:tab w:val="left" w:pos="1985"/>
        </w:tabs>
        <w:spacing w:after="80"/>
        <w:rPr>
          <w:rFonts w:asciiTheme="minorHAnsi" w:hAnsiTheme="minorHAnsi" w:cstheme="minorHAnsi"/>
          <w:b/>
          <w:snapToGrid w:val="0"/>
          <w:sz w:val="22"/>
          <w:lang w:val="nb-NO"/>
        </w:rPr>
      </w:pPr>
      <w:r w:rsidRPr="00B35868">
        <w:rPr>
          <w:rFonts w:asciiTheme="minorHAnsi" w:hAnsiTheme="minorHAnsi" w:cstheme="minorHAnsi"/>
          <w:b/>
          <w:snapToGrid w:val="0"/>
          <w:sz w:val="22"/>
          <w:lang w:val="nb-NO"/>
        </w:rPr>
        <w:t>Postadresse:</w:t>
      </w:r>
      <w:r w:rsidRPr="00B35868">
        <w:rPr>
          <w:rFonts w:asciiTheme="minorHAnsi" w:hAnsiTheme="minorHAnsi" w:cstheme="minorHAnsi"/>
          <w:b/>
          <w:snapToGrid w:val="0"/>
          <w:sz w:val="22"/>
          <w:lang w:val="nb-NO"/>
        </w:rPr>
        <w:tab/>
      </w:r>
      <w:r w:rsidRPr="00B35868">
        <w:rPr>
          <w:rFonts w:asciiTheme="minorHAnsi" w:hAnsiTheme="minorHAnsi" w:cstheme="minorHAnsi"/>
          <w:b/>
          <w:snapToGrid w:val="0"/>
          <w:sz w:val="22"/>
          <w:lang w:val="nb-NO"/>
        </w:rPr>
        <w:tab/>
      </w:r>
      <w:r w:rsidRPr="00B35868">
        <w:rPr>
          <w:rFonts w:asciiTheme="minorHAnsi" w:hAnsiTheme="minorHAnsi" w:cstheme="minorHAnsi"/>
          <w:b/>
          <w:snapToGrid w:val="0"/>
          <w:sz w:val="22"/>
          <w:lang w:val="nb-NO"/>
        </w:rPr>
        <w:tab/>
        <w:t>__________________________</w:t>
      </w:r>
    </w:p>
    <w:p w14:paraId="6BAAB115" w14:textId="77777777" w:rsidR="004C08B0" w:rsidRPr="00B35868" w:rsidRDefault="004C08B0" w:rsidP="001E09CD">
      <w:pPr>
        <w:widowControl w:val="0"/>
        <w:tabs>
          <w:tab w:val="left" w:pos="1985"/>
        </w:tabs>
        <w:spacing w:after="80"/>
        <w:rPr>
          <w:rFonts w:asciiTheme="minorHAnsi" w:hAnsiTheme="minorHAnsi" w:cstheme="minorHAnsi"/>
          <w:b/>
          <w:snapToGrid w:val="0"/>
          <w:sz w:val="22"/>
          <w:lang w:val="nb-NO"/>
        </w:rPr>
      </w:pPr>
      <w:r w:rsidRPr="00B35868">
        <w:rPr>
          <w:rFonts w:asciiTheme="minorHAnsi" w:hAnsiTheme="minorHAnsi" w:cstheme="minorHAnsi"/>
          <w:b/>
          <w:snapToGrid w:val="0"/>
          <w:sz w:val="22"/>
          <w:lang w:val="nb-NO"/>
        </w:rPr>
        <w:t>Kontaktperson:</w:t>
      </w:r>
      <w:r w:rsidRPr="00B35868">
        <w:rPr>
          <w:rFonts w:asciiTheme="minorHAnsi" w:hAnsiTheme="minorHAnsi" w:cstheme="minorHAnsi"/>
          <w:b/>
          <w:snapToGrid w:val="0"/>
          <w:sz w:val="22"/>
          <w:lang w:val="nb-NO"/>
        </w:rPr>
        <w:tab/>
      </w:r>
      <w:r w:rsidRPr="00B35868">
        <w:rPr>
          <w:rFonts w:asciiTheme="minorHAnsi" w:hAnsiTheme="minorHAnsi" w:cstheme="minorHAnsi"/>
          <w:b/>
          <w:snapToGrid w:val="0"/>
          <w:sz w:val="22"/>
          <w:lang w:val="nb-NO"/>
        </w:rPr>
        <w:tab/>
      </w:r>
      <w:r w:rsidRPr="00B35868">
        <w:rPr>
          <w:rFonts w:asciiTheme="minorHAnsi" w:hAnsiTheme="minorHAnsi" w:cstheme="minorHAnsi"/>
          <w:b/>
          <w:snapToGrid w:val="0"/>
          <w:sz w:val="22"/>
          <w:lang w:val="nb-NO"/>
        </w:rPr>
        <w:tab/>
        <w:t xml:space="preserve">__________________________ </w:t>
      </w:r>
    </w:p>
    <w:p w14:paraId="6BAAB116" w14:textId="77777777" w:rsidR="006425FB" w:rsidRPr="00B35868" w:rsidRDefault="004C08B0" w:rsidP="001E09CD">
      <w:pPr>
        <w:widowControl w:val="0"/>
        <w:tabs>
          <w:tab w:val="left" w:pos="1985"/>
        </w:tabs>
        <w:spacing w:after="80"/>
        <w:rPr>
          <w:rFonts w:asciiTheme="minorHAnsi" w:hAnsiTheme="minorHAnsi" w:cstheme="minorHAnsi"/>
          <w:b/>
          <w:snapToGrid w:val="0"/>
          <w:sz w:val="22"/>
          <w:lang w:val="nb-NO"/>
        </w:rPr>
      </w:pPr>
      <w:r w:rsidRPr="00B35868">
        <w:rPr>
          <w:rFonts w:asciiTheme="minorHAnsi" w:hAnsiTheme="minorHAnsi" w:cstheme="minorHAnsi"/>
          <w:b/>
          <w:snapToGrid w:val="0"/>
          <w:sz w:val="22"/>
          <w:lang w:val="nb-NO"/>
        </w:rPr>
        <w:t>Telefonnummer:</w:t>
      </w:r>
      <w:r w:rsidRPr="00B35868">
        <w:rPr>
          <w:rFonts w:asciiTheme="minorHAnsi" w:hAnsiTheme="minorHAnsi" w:cstheme="minorHAnsi"/>
          <w:b/>
          <w:snapToGrid w:val="0"/>
          <w:sz w:val="22"/>
          <w:lang w:val="nb-NO"/>
        </w:rPr>
        <w:tab/>
      </w:r>
      <w:r w:rsidRPr="00B35868">
        <w:rPr>
          <w:rFonts w:asciiTheme="minorHAnsi" w:hAnsiTheme="minorHAnsi" w:cstheme="minorHAnsi"/>
          <w:b/>
          <w:snapToGrid w:val="0"/>
          <w:sz w:val="22"/>
          <w:lang w:val="nb-NO"/>
        </w:rPr>
        <w:tab/>
      </w:r>
      <w:r w:rsidRPr="00B35868">
        <w:rPr>
          <w:rFonts w:asciiTheme="minorHAnsi" w:hAnsiTheme="minorHAnsi" w:cstheme="minorHAnsi"/>
          <w:b/>
          <w:snapToGrid w:val="0"/>
          <w:sz w:val="22"/>
          <w:lang w:val="nb-NO"/>
        </w:rPr>
        <w:tab/>
        <w:t>__________________________</w:t>
      </w:r>
    </w:p>
    <w:p w14:paraId="6BAAB117" w14:textId="77777777" w:rsidR="004C08B0" w:rsidRPr="00B35868" w:rsidRDefault="004C08B0" w:rsidP="001E09CD">
      <w:pPr>
        <w:widowControl w:val="0"/>
        <w:tabs>
          <w:tab w:val="left" w:pos="1985"/>
        </w:tabs>
        <w:rPr>
          <w:rFonts w:asciiTheme="minorHAnsi" w:hAnsiTheme="minorHAnsi" w:cstheme="minorHAnsi"/>
          <w:b/>
          <w:snapToGrid w:val="0"/>
          <w:sz w:val="22"/>
          <w:lang w:val="nb-NO"/>
        </w:rPr>
      </w:pPr>
      <w:r w:rsidRPr="00B35868">
        <w:rPr>
          <w:rFonts w:asciiTheme="minorHAnsi" w:hAnsiTheme="minorHAnsi" w:cstheme="minorHAnsi"/>
          <w:b/>
          <w:snapToGrid w:val="0"/>
          <w:sz w:val="22"/>
          <w:lang w:val="nb-NO"/>
        </w:rPr>
        <w:t>E-postadresse:</w:t>
      </w:r>
      <w:r w:rsidR="00397F4A" w:rsidRPr="00B35868">
        <w:rPr>
          <w:rFonts w:asciiTheme="minorHAnsi" w:hAnsiTheme="minorHAnsi" w:cstheme="minorHAnsi"/>
          <w:b/>
          <w:snapToGrid w:val="0"/>
          <w:sz w:val="22"/>
          <w:lang w:val="nb-NO"/>
        </w:rPr>
        <w:t xml:space="preserve"> </w:t>
      </w:r>
      <w:r w:rsidR="00397F4A" w:rsidRPr="00B35868">
        <w:rPr>
          <w:rFonts w:asciiTheme="minorHAnsi" w:hAnsiTheme="minorHAnsi" w:cstheme="minorHAnsi"/>
          <w:b/>
          <w:snapToGrid w:val="0"/>
          <w:sz w:val="22"/>
          <w:lang w:val="nb-NO"/>
        </w:rPr>
        <w:tab/>
      </w:r>
      <w:r w:rsidR="00397F4A" w:rsidRPr="00B35868">
        <w:rPr>
          <w:rFonts w:asciiTheme="minorHAnsi" w:hAnsiTheme="minorHAnsi" w:cstheme="minorHAnsi"/>
          <w:b/>
          <w:snapToGrid w:val="0"/>
          <w:sz w:val="22"/>
          <w:lang w:val="nb-NO"/>
        </w:rPr>
        <w:tab/>
      </w:r>
      <w:r w:rsidR="00397F4A" w:rsidRPr="00B35868">
        <w:rPr>
          <w:rFonts w:asciiTheme="minorHAnsi" w:hAnsiTheme="minorHAnsi" w:cstheme="minorHAnsi"/>
          <w:b/>
          <w:snapToGrid w:val="0"/>
          <w:sz w:val="22"/>
          <w:lang w:val="nb-NO"/>
        </w:rPr>
        <w:tab/>
        <w:t>__________________________</w:t>
      </w:r>
    </w:p>
    <w:p w14:paraId="6BAAB118" w14:textId="77777777" w:rsidR="00E04ACB" w:rsidRPr="00B35868" w:rsidRDefault="00E04ACB" w:rsidP="001E09CD">
      <w:pPr>
        <w:widowControl w:val="0"/>
        <w:tabs>
          <w:tab w:val="left" w:pos="1985"/>
        </w:tabs>
        <w:rPr>
          <w:rFonts w:asciiTheme="minorHAnsi" w:hAnsiTheme="minorHAnsi" w:cstheme="minorHAnsi"/>
          <w:b/>
          <w:snapToGrid w:val="0"/>
          <w:sz w:val="22"/>
          <w:lang w:val="nb-NO"/>
        </w:rPr>
      </w:pPr>
    </w:p>
    <w:p w14:paraId="04CBD1E3" w14:textId="77777777" w:rsidR="001E09CD" w:rsidRPr="00B35868" w:rsidRDefault="001E09CD" w:rsidP="001E09CD">
      <w:pPr>
        <w:widowControl w:val="0"/>
        <w:tabs>
          <w:tab w:val="left" w:pos="1985"/>
        </w:tabs>
        <w:rPr>
          <w:rFonts w:asciiTheme="minorHAnsi" w:hAnsiTheme="minorHAnsi" w:cstheme="minorHAnsi"/>
          <w:b/>
          <w:snapToGrid w:val="0"/>
          <w:sz w:val="22"/>
          <w:lang w:val="nb-NO"/>
        </w:rPr>
      </w:pPr>
    </w:p>
    <w:p w14:paraId="6BAAB11A" w14:textId="77777777" w:rsidR="00441F3B" w:rsidRPr="00B35868" w:rsidRDefault="00441F3B" w:rsidP="001E09CD">
      <w:pPr>
        <w:tabs>
          <w:tab w:val="left" w:pos="7230"/>
        </w:tabs>
        <w:rPr>
          <w:rFonts w:asciiTheme="minorHAnsi" w:hAnsiTheme="minorHAnsi" w:cstheme="minorHAnsi"/>
          <w:b/>
          <w:color w:val="000080"/>
          <w:lang w:val="nb-NO"/>
        </w:rPr>
      </w:pPr>
    </w:p>
    <w:p w14:paraId="73182148" w14:textId="77777777" w:rsidR="007F4BAD" w:rsidRPr="00B35868" w:rsidRDefault="007F4BAD" w:rsidP="001E09CD">
      <w:pPr>
        <w:tabs>
          <w:tab w:val="left" w:pos="7230"/>
        </w:tabs>
        <w:rPr>
          <w:rFonts w:asciiTheme="minorHAnsi" w:hAnsiTheme="minorHAnsi" w:cstheme="minorHAnsi"/>
          <w:b/>
          <w:color w:val="000080"/>
          <w:lang w:val="nb-NO"/>
        </w:rPr>
      </w:pPr>
    </w:p>
    <w:p w14:paraId="6BAAB11C" w14:textId="4B70AB7C" w:rsidR="00E04ACB" w:rsidRPr="00523B40" w:rsidRDefault="006B0142" w:rsidP="00EA1271">
      <w:pPr>
        <w:tabs>
          <w:tab w:val="left" w:pos="7230"/>
        </w:tabs>
        <w:rPr>
          <w:rFonts w:asciiTheme="minorHAnsi" w:hAnsiTheme="minorHAnsi" w:cstheme="minorHAnsi"/>
          <w:sz w:val="24"/>
          <w:lang w:val="nb-NO"/>
        </w:rPr>
      </w:pPr>
      <w:r w:rsidRPr="00B35868">
        <w:rPr>
          <w:rFonts w:asciiTheme="minorHAnsi" w:hAnsiTheme="minorHAnsi" w:cstheme="minorHAnsi"/>
          <w:b/>
          <w:color w:val="000080"/>
          <w:sz w:val="34"/>
          <w:szCs w:val="34"/>
          <w:lang w:val="nb-NO"/>
        </w:rPr>
        <w:t>Tilbud</w:t>
      </w:r>
      <w:r w:rsidR="00703B4D" w:rsidRPr="00B35868">
        <w:rPr>
          <w:rFonts w:asciiTheme="minorHAnsi" w:hAnsiTheme="minorHAnsi" w:cstheme="minorHAnsi"/>
          <w:b/>
          <w:color w:val="000080"/>
          <w:sz w:val="34"/>
          <w:szCs w:val="34"/>
          <w:lang w:val="nb-NO"/>
        </w:rPr>
        <w:t>sbrev</w:t>
      </w:r>
      <w:r w:rsidRPr="00B35868">
        <w:rPr>
          <w:rFonts w:asciiTheme="minorHAnsi" w:hAnsiTheme="minorHAnsi" w:cstheme="minorHAnsi"/>
          <w:b/>
          <w:color w:val="000080"/>
          <w:sz w:val="34"/>
          <w:szCs w:val="34"/>
          <w:lang w:val="nb-NO"/>
        </w:rPr>
        <w:t xml:space="preserve"> </w:t>
      </w:r>
      <w:r w:rsidR="00523B40">
        <w:rPr>
          <w:rFonts w:asciiTheme="minorHAnsi" w:hAnsiTheme="minorHAnsi" w:cstheme="minorHAnsi"/>
          <w:b/>
          <w:color w:val="000080"/>
          <w:sz w:val="34"/>
          <w:szCs w:val="34"/>
          <w:lang w:val="nb-NO"/>
        </w:rPr>
        <w:t xml:space="preserve">- </w:t>
      </w:r>
      <w:r w:rsidR="00523B40" w:rsidRPr="00523B40">
        <w:rPr>
          <w:rFonts w:asciiTheme="minorHAnsi" w:hAnsiTheme="minorHAnsi" w:cstheme="minorHAnsi"/>
          <w:b/>
          <w:color w:val="000080"/>
          <w:sz w:val="34"/>
          <w:szCs w:val="34"/>
          <w:lang w:val="nb-NO"/>
        </w:rPr>
        <w:t xml:space="preserve">Forespørsel 100835 – Demilitarisering av overskuddsmateriell fra Forsvaret </w:t>
      </w:r>
      <w:r w:rsidR="00523B40">
        <w:rPr>
          <w:rFonts w:asciiTheme="minorHAnsi" w:hAnsiTheme="minorHAnsi" w:cstheme="minorHAnsi"/>
          <w:b/>
          <w:color w:val="000080"/>
          <w:sz w:val="34"/>
          <w:szCs w:val="34"/>
          <w:lang w:val="nb-NO"/>
        </w:rPr>
        <w:br/>
      </w:r>
    </w:p>
    <w:p w14:paraId="6EC479C8" w14:textId="6260E417" w:rsidR="00F01F3C" w:rsidRPr="00B35868" w:rsidRDefault="003B0303" w:rsidP="001E09CD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  <w:r w:rsidRPr="00B35868">
        <w:rPr>
          <w:rFonts w:asciiTheme="minorHAnsi" w:hAnsiTheme="minorHAnsi" w:cstheme="minorHAnsi"/>
          <w:szCs w:val="22"/>
        </w:rPr>
        <w:t>Vi leverer med dette</w:t>
      </w:r>
      <w:r w:rsidR="000879D1" w:rsidRPr="00B35868">
        <w:rPr>
          <w:rFonts w:asciiTheme="minorHAnsi" w:hAnsiTheme="minorHAnsi" w:cstheme="minorHAnsi"/>
          <w:szCs w:val="22"/>
        </w:rPr>
        <w:t xml:space="preserve"> tilbud i ovennevnte konkurranse.</w:t>
      </w:r>
      <w:r w:rsidR="00540B44" w:rsidRPr="00B35868">
        <w:rPr>
          <w:rFonts w:asciiTheme="minorHAnsi" w:hAnsiTheme="minorHAnsi" w:cstheme="minorHAnsi"/>
          <w:szCs w:val="22"/>
        </w:rPr>
        <w:t xml:space="preserve"> </w:t>
      </w:r>
    </w:p>
    <w:p w14:paraId="230492C8" w14:textId="77777777" w:rsidR="00F01F3C" w:rsidRPr="00B35868" w:rsidRDefault="00F01F3C" w:rsidP="001E09CD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7090C950" w14:textId="769877F2" w:rsidR="005176BF" w:rsidRPr="00B35868" w:rsidRDefault="005176BF" w:rsidP="001E09CD">
      <w:pPr>
        <w:pStyle w:val="Contractstyle"/>
        <w:spacing w:before="0" w:after="0"/>
        <w:ind w:left="0"/>
        <w:rPr>
          <w:rFonts w:asciiTheme="minorHAnsi" w:hAnsiTheme="minorHAnsi" w:cstheme="minorHAnsi"/>
          <w:sz w:val="24"/>
          <w:szCs w:val="22"/>
        </w:rPr>
      </w:pPr>
      <w:r w:rsidRPr="00B35868">
        <w:rPr>
          <w:rFonts w:asciiTheme="minorHAnsi" w:hAnsiTheme="minorHAnsi" w:cstheme="minorHAnsi"/>
          <w:sz w:val="24"/>
          <w:szCs w:val="22"/>
        </w:rPr>
        <w:t>Det tilkommer /</w:t>
      </w:r>
      <w:r w:rsidR="00523B40">
        <w:rPr>
          <w:rFonts w:asciiTheme="minorHAnsi" w:hAnsiTheme="minorHAnsi" w:cstheme="minorHAnsi"/>
          <w:sz w:val="24"/>
          <w:szCs w:val="22"/>
        </w:rPr>
        <w:t xml:space="preserve"> </w:t>
      </w:r>
      <w:r w:rsidRPr="00B35868">
        <w:rPr>
          <w:rFonts w:asciiTheme="minorHAnsi" w:hAnsiTheme="minorHAnsi" w:cstheme="minorHAnsi"/>
          <w:sz w:val="24"/>
          <w:szCs w:val="22"/>
        </w:rPr>
        <w:t xml:space="preserve">tilkommer ikke 25 % </w:t>
      </w:r>
      <w:proofErr w:type="spellStart"/>
      <w:r w:rsidR="00FB0499" w:rsidRPr="00B35868">
        <w:rPr>
          <w:rFonts w:asciiTheme="minorHAnsi" w:hAnsiTheme="minorHAnsi" w:cstheme="minorHAnsi"/>
          <w:sz w:val="24"/>
          <w:szCs w:val="22"/>
        </w:rPr>
        <w:t>mva</w:t>
      </w:r>
      <w:proofErr w:type="spellEnd"/>
      <w:r w:rsidR="00FB0499" w:rsidRPr="00B35868">
        <w:rPr>
          <w:rFonts w:asciiTheme="minorHAnsi" w:hAnsiTheme="minorHAnsi" w:cstheme="minorHAnsi"/>
          <w:sz w:val="24"/>
          <w:szCs w:val="22"/>
        </w:rPr>
        <w:t xml:space="preserve"> </w:t>
      </w:r>
      <w:r w:rsidR="00F743CB" w:rsidRPr="00B35868">
        <w:rPr>
          <w:rFonts w:asciiTheme="minorHAnsi" w:hAnsiTheme="minorHAnsi" w:cstheme="minorHAnsi"/>
          <w:sz w:val="24"/>
          <w:szCs w:val="22"/>
        </w:rPr>
        <w:t>(stryk det som ikke passer)</w:t>
      </w:r>
      <w:r w:rsidR="00FB0499" w:rsidRPr="00B35868">
        <w:rPr>
          <w:rFonts w:asciiTheme="minorHAnsi" w:hAnsiTheme="minorHAnsi" w:cstheme="minorHAnsi"/>
          <w:sz w:val="24"/>
          <w:szCs w:val="22"/>
        </w:rPr>
        <w:t>.</w:t>
      </w:r>
      <w:r w:rsidRPr="00B35868">
        <w:rPr>
          <w:rFonts w:asciiTheme="minorHAnsi" w:hAnsiTheme="minorHAnsi" w:cstheme="minorHAnsi"/>
          <w:sz w:val="24"/>
          <w:szCs w:val="22"/>
        </w:rPr>
        <w:t xml:space="preserve"> </w:t>
      </w:r>
    </w:p>
    <w:p w14:paraId="45924344" w14:textId="77777777" w:rsidR="00B00A5B" w:rsidRPr="00B35868" w:rsidRDefault="00B00A5B" w:rsidP="001E09CD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6BAAB11F" w14:textId="09725578" w:rsidR="005D4668" w:rsidRPr="00B35868" w:rsidRDefault="003B0303" w:rsidP="001E09CD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  <w:r w:rsidRPr="00B35868">
        <w:rPr>
          <w:rFonts w:asciiTheme="minorHAnsi" w:hAnsiTheme="minorHAnsi" w:cstheme="minorHAnsi"/>
          <w:szCs w:val="22"/>
        </w:rPr>
        <w:t>Tilbudet vedstås</w:t>
      </w:r>
      <w:r w:rsidR="00837781" w:rsidRPr="00B35868">
        <w:rPr>
          <w:rFonts w:asciiTheme="minorHAnsi" w:hAnsiTheme="minorHAnsi" w:cstheme="minorHAnsi"/>
          <w:szCs w:val="22"/>
        </w:rPr>
        <w:t xml:space="preserve"> frem til </w:t>
      </w:r>
      <w:r w:rsidR="00D71635" w:rsidRPr="00B35868">
        <w:rPr>
          <w:rFonts w:asciiTheme="minorHAnsi" w:hAnsiTheme="minorHAnsi" w:cstheme="minorHAnsi"/>
          <w:szCs w:val="22"/>
        </w:rPr>
        <w:t>vedståelsesfristen angitt i konkurransegrunnlaget</w:t>
      </w:r>
      <w:r w:rsidR="00324CFF" w:rsidRPr="00B35868">
        <w:rPr>
          <w:rFonts w:asciiTheme="minorHAnsi" w:hAnsiTheme="minorHAnsi" w:cstheme="minorHAnsi"/>
          <w:szCs w:val="22"/>
        </w:rPr>
        <w:t xml:space="preserve">, se punktet </w:t>
      </w:r>
      <w:r w:rsidR="007B01BC" w:rsidRPr="00B35868">
        <w:rPr>
          <w:rFonts w:asciiTheme="minorHAnsi" w:hAnsiTheme="minorHAnsi" w:cstheme="minorHAnsi"/>
          <w:szCs w:val="22"/>
        </w:rPr>
        <w:t>«Fremdriftsplan»</w:t>
      </w:r>
      <w:r w:rsidRPr="00B35868">
        <w:rPr>
          <w:rFonts w:asciiTheme="minorHAnsi" w:hAnsiTheme="minorHAnsi" w:cstheme="minorHAnsi"/>
          <w:szCs w:val="22"/>
        </w:rPr>
        <w:t>, eventuelt frem til kontraktsignering dersom det skjer før</w:t>
      </w:r>
      <w:r w:rsidR="00D71635" w:rsidRPr="00B35868">
        <w:rPr>
          <w:rFonts w:asciiTheme="minorHAnsi" w:hAnsiTheme="minorHAnsi" w:cstheme="minorHAnsi"/>
          <w:szCs w:val="22"/>
        </w:rPr>
        <w:t xml:space="preserve">. </w:t>
      </w:r>
    </w:p>
    <w:p w14:paraId="0340F6A6" w14:textId="77777777" w:rsidR="005176BF" w:rsidRPr="00B35868" w:rsidRDefault="005176BF" w:rsidP="005176BF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77EEFE18" w14:textId="77777777" w:rsidR="005176BF" w:rsidRPr="00B35868" w:rsidRDefault="005176BF" w:rsidP="005176BF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  <w:r w:rsidRPr="00B35868">
        <w:rPr>
          <w:rFonts w:asciiTheme="minorHAnsi" w:hAnsiTheme="minorHAnsi" w:cstheme="minorHAnsi"/>
          <w:szCs w:val="22"/>
        </w:rPr>
        <w:t xml:space="preserve">Det bekreftes at </w:t>
      </w:r>
      <w:r w:rsidRPr="00B35868">
        <w:rPr>
          <w:rFonts w:asciiTheme="minorHAnsi" w:hAnsiTheme="minorHAnsi" w:cstheme="minorHAnsi"/>
          <w:lang w:eastAsia="nb-NO"/>
        </w:rPr>
        <w:t xml:space="preserve">bilag </w:t>
      </w:r>
      <w:r w:rsidRPr="00B35868">
        <w:rPr>
          <w:rFonts w:asciiTheme="minorHAnsi" w:hAnsiTheme="minorHAnsi" w:cstheme="minorHAnsi"/>
          <w:szCs w:val="22"/>
        </w:rPr>
        <w:t xml:space="preserve">5 </w:t>
      </w:r>
      <w:r w:rsidRPr="00B35868">
        <w:rPr>
          <w:rFonts w:asciiTheme="minorHAnsi" w:hAnsiTheme="minorHAnsi" w:cstheme="minorHAnsi"/>
          <w:lang w:eastAsia="nb-NO"/>
        </w:rPr>
        <w:t xml:space="preserve">Etisk egenerklæring </w:t>
      </w:r>
      <w:r w:rsidRPr="00B35868">
        <w:rPr>
          <w:rFonts w:asciiTheme="minorHAnsi" w:hAnsiTheme="minorHAnsi" w:cstheme="minorHAnsi"/>
          <w:szCs w:val="22"/>
        </w:rPr>
        <w:t>og bil</w:t>
      </w:r>
      <w:bookmarkStart w:id="0" w:name="_GoBack"/>
      <w:bookmarkEnd w:id="0"/>
      <w:r w:rsidRPr="00B35868">
        <w:rPr>
          <w:rFonts w:asciiTheme="minorHAnsi" w:hAnsiTheme="minorHAnsi" w:cstheme="minorHAnsi"/>
          <w:szCs w:val="22"/>
        </w:rPr>
        <w:t xml:space="preserve">ag 6 Varsomhet, taushetsplikt og habilitet er lest og forstått, og at eventuelle opplysninger i henhold til </w:t>
      </w:r>
      <w:r w:rsidRPr="00B35868">
        <w:rPr>
          <w:rFonts w:asciiTheme="minorHAnsi" w:hAnsiTheme="minorHAnsi" w:cstheme="minorHAnsi"/>
          <w:lang w:eastAsia="nb-NO"/>
        </w:rPr>
        <w:t xml:space="preserve">bilag </w:t>
      </w:r>
      <w:r w:rsidRPr="00B35868">
        <w:rPr>
          <w:rFonts w:asciiTheme="minorHAnsi" w:hAnsiTheme="minorHAnsi" w:cstheme="minorHAnsi"/>
          <w:szCs w:val="22"/>
        </w:rPr>
        <w:t xml:space="preserve">5 </w:t>
      </w:r>
      <w:r w:rsidRPr="00B35868">
        <w:rPr>
          <w:rFonts w:asciiTheme="minorHAnsi" w:hAnsiTheme="minorHAnsi" w:cstheme="minorHAnsi"/>
          <w:lang w:eastAsia="nb-NO"/>
        </w:rPr>
        <w:t>Etisk egenerklæring punkt 3 fremgår av tilbudet</w:t>
      </w:r>
      <w:r w:rsidRPr="00B35868">
        <w:rPr>
          <w:rFonts w:asciiTheme="minorHAnsi" w:hAnsiTheme="minorHAnsi" w:cstheme="minorHAnsi"/>
          <w:szCs w:val="22"/>
        </w:rPr>
        <w:t xml:space="preserve">. </w:t>
      </w:r>
    </w:p>
    <w:p w14:paraId="2696C8AB" w14:textId="77777777" w:rsidR="005176BF" w:rsidRPr="00B35868" w:rsidRDefault="005176BF" w:rsidP="005176BF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019D1BD2" w14:textId="77777777" w:rsidR="005176BF" w:rsidRPr="00B35868" w:rsidRDefault="005176BF" w:rsidP="005176BF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  <w:r w:rsidRPr="00B35868">
        <w:rPr>
          <w:rFonts w:asciiTheme="minorHAnsi" w:hAnsiTheme="minorHAnsi" w:cstheme="minorHAnsi"/>
          <w:szCs w:val="22"/>
        </w:rPr>
        <w:t xml:space="preserve">Eventuelle avvik er </w:t>
      </w:r>
      <w:r w:rsidRPr="00B35868" w:rsidDel="00D56F70">
        <w:rPr>
          <w:rFonts w:asciiTheme="minorHAnsi" w:hAnsiTheme="minorHAnsi" w:cstheme="minorHAnsi"/>
          <w:szCs w:val="22"/>
        </w:rPr>
        <w:t>presist og entydig</w:t>
      </w:r>
      <w:r w:rsidRPr="00B35868">
        <w:rPr>
          <w:rFonts w:asciiTheme="minorHAnsi" w:hAnsiTheme="minorHAnsi" w:cstheme="minorHAnsi"/>
          <w:szCs w:val="22"/>
        </w:rPr>
        <w:t xml:space="preserve"> angitt i bilag 2 Avvik fra konkurransegrunnlaget.</w:t>
      </w:r>
    </w:p>
    <w:p w14:paraId="0EEEBDAB" w14:textId="77777777" w:rsidR="005176BF" w:rsidRPr="00B35868" w:rsidRDefault="005176BF" w:rsidP="001E09CD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639FAE13" w14:textId="77777777" w:rsidR="003B0303" w:rsidRPr="00B35868" w:rsidRDefault="003B0303" w:rsidP="001E09CD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6BAAB120" w14:textId="77777777" w:rsidR="00FC379B" w:rsidRPr="00B35868" w:rsidRDefault="00FC379B" w:rsidP="001E09CD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6BAAB121" w14:textId="77777777" w:rsidR="00572C5C" w:rsidRPr="00B35868" w:rsidRDefault="00FB6C4A" w:rsidP="001E09CD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  <w:r w:rsidRPr="00B35868">
        <w:rPr>
          <w:rFonts w:asciiTheme="minorHAnsi" w:hAnsiTheme="minorHAnsi" w:cstheme="minorHAnsi"/>
          <w:szCs w:val="22"/>
        </w:rPr>
        <w:t xml:space="preserve">Sted/dato: </w:t>
      </w:r>
      <w:r w:rsidR="00545E11" w:rsidRPr="00B35868">
        <w:rPr>
          <w:rFonts w:asciiTheme="minorHAnsi" w:hAnsiTheme="minorHAnsi" w:cstheme="minorHAnsi"/>
          <w:szCs w:val="22"/>
        </w:rPr>
        <w:tab/>
      </w:r>
    </w:p>
    <w:p w14:paraId="6BAAB122" w14:textId="77777777" w:rsidR="00545E11" w:rsidRPr="00B35868" w:rsidRDefault="00545E11" w:rsidP="001E09CD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6BAAB123" w14:textId="77777777" w:rsidR="00AF64BC" w:rsidRPr="00B35868" w:rsidRDefault="00AF64BC" w:rsidP="001E09CD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1E35E67C" w14:textId="77777777" w:rsidR="00DF0068" w:rsidRPr="00B35868" w:rsidRDefault="006B0142" w:rsidP="001E09CD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  <w:r w:rsidRPr="00B35868">
        <w:rPr>
          <w:rFonts w:asciiTheme="minorHAnsi" w:hAnsiTheme="minorHAnsi" w:cstheme="minorHAnsi"/>
          <w:szCs w:val="22"/>
        </w:rPr>
        <w:t>Signatur:</w:t>
      </w:r>
      <w:r w:rsidR="00545E11" w:rsidRPr="00B35868">
        <w:rPr>
          <w:rFonts w:asciiTheme="minorHAnsi" w:hAnsiTheme="minorHAnsi" w:cstheme="minorHAnsi"/>
          <w:szCs w:val="22"/>
        </w:rPr>
        <w:tab/>
      </w:r>
      <w:r w:rsidR="00387901" w:rsidRPr="00B35868">
        <w:rPr>
          <w:rFonts w:asciiTheme="minorHAnsi" w:hAnsiTheme="minorHAnsi" w:cstheme="minorHAnsi"/>
          <w:szCs w:val="22"/>
        </w:rPr>
        <w:tab/>
      </w:r>
      <w:r w:rsidR="00387901" w:rsidRPr="00B35868">
        <w:rPr>
          <w:rFonts w:asciiTheme="minorHAnsi" w:hAnsiTheme="minorHAnsi" w:cstheme="minorHAnsi"/>
          <w:szCs w:val="22"/>
        </w:rPr>
        <w:tab/>
      </w:r>
      <w:r w:rsidR="008908B8" w:rsidRPr="00B35868">
        <w:rPr>
          <w:rFonts w:asciiTheme="minorHAnsi" w:hAnsiTheme="minorHAnsi" w:cstheme="minorHAnsi"/>
          <w:szCs w:val="22"/>
        </w:rPr>
        <w:tab/>
      </w:r>
      <w:r w:rsidR="00387901" w:rsidRPr="00B35868">
        <w:rPr>
          <w:rFonts w:asciiTheme="minorHAnsi" w:hAnsiTheme="minorHAnsi" w:cstheme="minorHAnsi"/>
          <w:szCs w:val="22"/>
        </w:rPr>
        <w:tab/>
      </w:r>
    </w:p>
    <w:p w14:paraId="3A9ABE55" w14:textId="77777777" w:rsidR="00DF0068" w:rsidRPr="00B35868" w:rsidRDefault="00DF0068" w:rsidP="001E09CD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6BAAB124" w14:textId="14D7EC8E" w:rsidR="006B0142" w:rsidRPr="00B35868" w:rsidRDefault="00DF0068" w:rsidP="001E09CD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  <w:r w:rsidRPr="00B35868">
        <w:rPr>
          <w:rFonts w:asciiTheme="minorHAnsi" w:hAnsiTheme="minorHAnsi" w:cstheme="minorHAnsi"/>
          <w:szCs w:val="22"/>
        </w:rPr>
        <w:t>Navn (BLOKKBOKSTAVER):</w:t>
      </w:r>
    </w:p>
    <w:p w14:paraId="6BAAB125" w14:textId="77777777" w:rsidR="00572C5C" w:rsidRPr="00B35868" w:rsidRDefault="00572C5C" w:rsidP="001E09CD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6BAAB126" w14:textId="77777777" w:rsidR="000746B8" w:rsidRPr="00B35868" w:rsidRDefault="008908B8" w:rsidP="001E09CD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  <w:r w:rsidRPr="00B35868">
        <w:rPr>
          <w:rFonts w:asciiTheme="minorHAnsi" w:hAnsiTheme="minorHAnsi" w:cstheme="minorHAnsi"/>
          <w:szCs w:val="22"/>
        </w:rPr>
        <w:t>Stilling</w:t>
      </w:r>
      <w:r w:rsidR="00F07FCA" w:rsidRPr="00B35868">
        <w:rPr>
          <w:rFonts w:asciiTheme="minorHAnsi" w:hAnsiTheme="minorHAnsi" w:cstheme="minorHAnsi"/>
          <w:szCs w:val="22"/>
        </w:rPr>
        <w:t>/tittel</w:t>
      </w:r>
      <w:r w:rsidR="006A5C24" w:rsidRPr="00B35868">
        <w:rPr>
          <w:rFonts w:asciiTheme="minorHAnsi" w:hAnsiTheme="minorHAnsi" w:cstheme="minorHAnsi"/>
          <w:szCs w:val="22"/>
        </w:rPr>
        <w:t>:</w:t>
      </w:r>
      <w:r w:rsidR="006A5C24" w:rsidRPr="00B35868">
        <w:rPr>
          <w:rFonts w:asciiTheme="minorHAnsi" w:hAnsiTheme="minorHAnsi" w:cstheme="minorHAnsi"/>
          <w:szCs w:val="22"/>
        </w:rPr>
        <w:tab/>
      </w:r>
    </w:p>
    <w:p w14:paraId="6BAAB127" w14:textId="77777777" w:rsidR="00AF64BC" w:rsidRPr="00B35868" w:rsidRDefault="00AF64BC" w:rsidP="001E09CD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  <w:u w:val="single"/>
        </w:rPr>
      </w:pPr>
    </w:p>
    <w:p w14:paraId="6BAAB128" w14:textId="642A6F2C" w:rsidR="00E64EC5" w:rsidRPr="00B35868" w:rsidRDefault="00F07FCA" w:rsidP="001E09CD">
      <w:pPr>
        <w:widowControl w:val="0"/>
        <w:tabs>
          <w:tab w:val="left" w:pos="1985"/>
        </w:tabs>
        <w:rPr>
          <w:rFonts w:asciiTheme="minorHAnsi" w:hAnsiTheme="minorHAnsi" w:cstheme="minorHAnsi"/>
          <w:i/>
          <w:snapToGrid w:val="0"/>
          <w:sz w:val="22"/>
          <w:szCs w:val="22"/>
          <w:u w:val="single"/>
          <w:lang w:val="nb-NO"/>
        </w:rPr>
      </w:pPr>
      <w:r w:rsidRPr="00B35868">
        <w:rPr>
          <w:rFonts w:asciiTheme="minorHAnsi" w:hAnsiTheme="minorHAnsi" w:cstheme="minorHAnsi"/>
          <w:i/>
          <w:snapToGrid w:val="0"/>
          <w:sz w:val="22"/>
          <w:szCs w:val="22"/>
          <w:u w:val="single"/>
          <w:lang w:val="nb-NO"/>
        </w:rPr>
        <w:t>Tilbudsbrevet s</w:t>
      </w:r>
      <w:r w:rsidR="00E64EC5" w:rsidRPr="00B35868">
        <w:rPr>
          <w:rFonts w:asciiTheme="minorHAnsi" w:hAnsiTheme="minorHAnsi" w:cstheme="minorHAnsi"/>
          <w:i/>
          <w:snapToGrid w:val="0"/>
          <w:sz w:val="22"/>
          <w:szCs w:val="22"/>
          <w:u w:val="single"/>
          <w:lang w:val="nb-NO"/>
        </w:rPr>
        <w:t>igner</w:t>
      </w:r>
      <w:r w:rsidR="00AF64BC" w:rsidRPr="00B35868">
        <w:rPr>
          <w:rFonts w:asciiTheme="minorHAnsi" w:hAnsiTheme="minorHAnsi" w:cstheme="minorHAnsi"/>
          <w:i/>
          <w:snapToGrid w:val="0"/>
          <w:sz w:val="22"/>
          <w:szCs w:val="22"/>
          <w:u w:val="single"/>
          <w:lang w:val="nb-NO"/>
        </w:rPr>
        <w:t>es</w:t>
      </w:r>
      <w:r w:rsidR="00686EDE" w:rsidRPr="00B35868">
        <w:rPr>
          <w:rFonts w:asciiTheme="minorHAnsi" w:hAnsiTheme="minorHAnsi" w:cstheme="minorHAnsi"/>
          <w:i/>
          <w:snapToGrid w:val="0"/>
          <w:sz w:val="22"/>
          <w:szCs w:val="22"/>
          <w:u w:val="single"/>
          <w:lang w:val="nb-NO"/>
        </w:rPr>
        <w:t xml:space="preserve"> </w:t>
      </w:r>
      <w:r w:rsidR="00E64EC5" w:rsidRPr="00B35868">
        <w:rPr>
          <w:rFonts w:asciiTheme="minorHAnsi" w:hAnsiTheme="minorHAnsi" w:cstheme="minorHAnsi"/>
          <w:i/>
          <w:snapToGrid w:val="0"/>
          <w:sz w:val="22"/>
          <w:szCs w:val="22"/>
          <w:u w:val="single"/>
          <w:lang w:val="nb-NO"/>
        </w:rPr>
        <w:t xml:space="preserve">av </w:t>
      </w:r>
      <w:r w:rsidR="00320B59" w:rsidRPr="00B35868">
        <w:rPr>
          <w:rFonts w:asciiTheme="minorHAnsi" w:hAnsiTheme="minorHAnsi" w:cstheme="minorHAnsi"/>
          <w:i/>
          <w:snapToGrid w:val="0"/>
          <w:sz w:val="22"/>
          <w:szCs w:val="22"/>
          <w:u w:val="single"/>
          <w:lang w:val="nb-NO"/>
        </w:rPr>
        <w:t xml:space="preserve">person(er) som kan </w:t>
      </w:r>
      <w:r w:rsidR="00B00A5B" w:rsidRPr="00B35868">
        <w:rPr>
          <w:rFonts w:asciiTheme="minorHAnsi" w:hAnsiTheme="minorHAnsi" w:cstheme="minorHAnsi"/>
          <w:i/>
          <w:snapToGrid w:val="0"/>
          <w:sz w:val="22"/>
          <w:szCs w:val="22"/>
          <w:u w:val="single"/>
          <w:lang w:val="nb-NO"/>
        </w:rPr>
        <w:t xml:space="preserve">binde </w:t>
      </w:r>
      <w:r w:rsidR="00282F15" w:rsidRPr="00B35868">
        <w:rPr>
          <w:rFonts w:asciiTheme="minorHAnsi" w:hAnsiTheme="minorHAnsi" w:cstheme="minorHAnsi"/>
          <w:i/>
          <w:snapToGrid w:val="0"/>
          <w:sz w:val="22"/>
          <w:szCs w:val="22"/>
          <w:u w:val="single"/>
          <w:lang w:val="nb-NO"/>
        </w:rPr>
        <w:t>virksomheten</w:t>
      </w:r>
      <w:r w:rsidR="00E64EC5" w:rsidRPr="00B35868">
        <w:rPr>
          <w:rFonts w:asciiTheme="minorHAnsi" w:hAnsiTheme="minorHAnsi" w:cstheme="minorHAnsi"/>
          <w:i/>
          <w:snapToGrid w:val="0"/>
          <w:sz w:val="22"/>
          <w:szCs w:val="22"/>
          <w:u w:val="single"/>
          <w:lang w:val="nb-NO"/>
        </w:rPr>
        <w:t>.</w:t>
      </w:r>
    </w:p>
    <w:sectPr w:rsidR="00E64EC5" w:rsidRPr="00B35868" w:rsidSect="00E64EC5">
      <w:headerReference w:type="default" r:id="rId11"/>
      <w:headerReference w:type="first" r:id="rId12"/>
      <w:endnotePr>
        <w:numFmt w:val="upperLetter"/>
        <w:numRestart w:val="eachSect"/>
      </w:endnotePr>
      <w:pgSz w:w="11906" w:h="16838" w:code="9"/>
      <w:pgMar w:top="360" w:right="1418" w:bottom="0" w:left="1600" w:header="567" w:footer="454" w:gutter="0"/>
      <w:pgNumType w:start="3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AAB12B" w14:textId="77777777" w:rsidR="00FB0499" w:rsidRDefault="00FB0499">
      <w:r>
        <w:separator/>
      </w:r>
    </w:p>
  </w:endnote>
  <w:endnote w:type="continuationSeparator" w:id="0">
    <w:p w14:paraId="6BAAB12C" w14:textId="77777777" w:rsidR="00FB0499" w:rsidRDefault="00FB0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FORSVARET-Light">
    <w:panose1 w:val="02000506030000020004"/>
    <w:charset w:val="00"/>
    <w:family w:val="auto"/>
    <w:pitch w:val="variable"/>
    <w:sig w:usb0="A000002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AAB129" w14:textId="77777777" w:rsidR="00FB0499" w:rsidRDefault="00FB0499">
      <w:r>
        <w:separator/>
      </w:r>
    </w:p>
  </w:footnote>
  <w:footnote w:type="continuationSeparator" w:id="0">
    <w:p w14:paraId="6BAAB12A" w14:textId="77777777" w:rsidR="00FB0499" w:rsidRDefault="00FB0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AB12D" w14:textId="77777777" w:rsidR="00FB0499" w:rsidRPr="00635C95" w:rsidRDefault="00FB0499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rPr>
        <w:b/>
        <w:color w:val="808080"/>
        <w:lang w:val="nb-NO"/>
      </w:rPr>
    </w:pPr>
    <w:r w:rsidRPr="00635C95">
      <w:rPr>
        <w:b/>
        <w:color w:val="808080"/>
        <w:lang w:val="nb-NO"/>
      </w:rPr>
      <w:t>FORESPØRSEL: FRAM-</w:t>
    </w:r>
    <w:r>
      <w:rPr>
        <w:b/>
        <w:color w:val="808080"/>
        <w:lang w:val="nb-NO"/>
      </w:rPr>
      <w:t>10</w:t>
    </w:r>
    <w:r w:rsidRPr="00635C95">
      <w:rPr>
        <w:b/>
        <w:color w:val="808080"/>
        <w:lang w:val="nb-NO"/>
      </w:rPr>
      <w:t>-000</w:t>
    </w:r>
    <w:r>
      <w:rPr>
        <w:b/>
        <w:color w:val="808080"/>
        <w:lang w:val="nb-NO"/>
      </w:rPr>
      <w:t>10</w:t>
    </w:r>
    <w:r w:rsidRPr="00635C95">
      <w:rPr>
        <w:b/>
        <w:color w:val="808080"/>
        <w:lang w:val="nb-NO"/>
      </w:rPr>
      <w:t xml:space="preserve">-00 </w:t>
    </w:r>
    <w:r>
      <w:rPr>
        <w:b/>
        <w:color w:val="808080"/>
        <w:lang w:val="nb-NO"/>
      </w:rPr>
      <w:t>Føreropplæring</w:t>
    </w:r>
    <w:r w:rsidRPr="00635C95">
      <w:rPr>
        <w:b/>
        <w:color w:val="808080"/>
        <w:lang w:val="nb-NO"/>
      </w:rPr>
      <w:tab/>
    </w:r>
  </w:p>
  <w:p w14:paraId="6BAAB12E" w14:textId="77777777" w:rsidR="00FB0499" w:rsidRDefault="00FB0499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rPr>
        <w:lang w:val="nb-NO"/>
      </w:rPr>
    </w:pPr>
    <w:r>
      <w:rPr>
        <w:b/>
        <w:color w:val="808080"/>
        <w:lang w:val="nb-NO"/>
      </w:rPr>
      <w:t>Del I VEDLEGG A:</w:t>
    </w:r>
    <w:r w:rsidRPr="0031481C">
      <w:rPr>
        <w:b/>
        <w:color w:val="808080"/>
        <w:lang w:val="nb-NO"/>
      </w:rPr>
      <w:t xml:space="preserve"> TILBUDSBREV</w:t>
    </w:r>
    <w:r>
      <w:rPr>
        <w:b/>
        <w:lang w:val="nb-NO"/>
      </w:rPr>
      <w:tab/>
      <w:t xml:space="preserve">Side </w:t>
    </w:r>
    <w:r>
      <w:rPr>
        <w:rStyle w:val="Sidetall"/>
        <w:b/>
      </w:rPr>
      <w:fldChar w:fldCharType="begin"/>
    </w:r>
    <w:r>
      <w:rPr>
        <w:rStyle w:val="Sidetall"/>
        <w:b/>
        <w:lang w:val="nb-NO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nb-NO"/>
      </w:rPr>
      <w:t>2</w:t>
    </w:r>
    <w:r>
      <w:rPr>
        <w:rStyle w:val="Sidetall"/>
        <w:b/>
      </w:rPr>
      <w:fldChar w:fldCharType="end"/>
    </w:r>
    <w:r>
      <w:rPr>
        <w:b/>
        <w:lang w:val="nb-NO"/>
      </w:rPr>
      <w:t xml:space="preserve">  </w:t>
    </w:r>
    <w:r>
      <w:rPr>
        <w:rStyle w:val="Sidetall"/>
        <w:b/>
        <w:lang w:val="nb-NO"/>
      </w:rPr>
      <w:t xml:space="preserve">av </w:t>
    </w:r>
    <w:r>
      <w:rPr>
        <w:rStyle w:val="Sidetall"/>
        <w:b/>
      </w:rPr>
      <w:fldChar w:fldCharType="begin"/>
    </w:r>
    <w:r>
      <w:rPr>
        <w:rStyle w:val="Sidetall"/>
        <w:b/>
        <w:lang w:val="nb-NO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nb-NO"/>
      </w:rPr>
      <w:t>2</w:t>
    </w:r>
    <w:r>
      <w:rPr>
        <w:rStyle w:val="Sidetall"/>
        <w:b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356" w:type="pct"/>
      <w:tblInd w:w="-7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"/>
      <w:gridCol w:w="2619"/>
      <w:gridCol w:w="135"/>
      <w:gridCol w:w="6234"/>
      <w:gridCol w:w="459"/>
    </w:tblGrid>
    <w:tr w:rsidR="00FB0499" w:rsidRPr="00FE4DAD" w14:paraId="6BAAB132" w14:textId="77777777" w:rsidTr="008F6F3C">
      <w:trPr>
        <w:gridBefore w:val="1"/>
        <w:gridAfter w:val="1"/>
        <w:wBefore w:w="74" w:type="dxa"/>
        <w:wAfter w:w="459" w:type="dxa"/>
        <w:trHeight w:val="240"/>
      </w:trPr>
      <w:tc>
        <w:tcPr>
          <w:tcW w:w="2619" w:type="dxa"/>
          <w:vMerge w:val="restart"/>
        </w:tcPr>
        <w:p w14:paraId="6BAAB12F" w14:textId="08F7A16D" w:rsidR="00FB0499" w:rsidRPr="00FE4DAD" w:rsidRDefault="00FB0499" w:rsidP="00703B4D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1EF89776" wp14:editId="7CCE96D0">
                <wp:extent cx="1666875" cy="472231"/>
                <wp:effectExtent l="0" t="0" r="0" b="0"/>
                <wp:docPr id="2" name="Bild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norsk-rgb-blaa-side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65563" cy="4718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5" w:type="dxa"/>
          <w:vMerge w:val="restart"/>
        </w:tcPr>
        <w:p w14:paraId="6BAAB130" w14:textId="77777777" w:rsidR="00FB0499" w:rsidRPr="00FE4DAD" w:rsidRDefault="00FB0499" w:rsidP="00703B4D">
          <w:pPr>
            <w:rPr>
              <w:lang w:val="en-US"/>
            </w:rPr>
          </w:pPr>
        </w:p>
      </w:tc>
      <w:tc>
        <w:tcPr>
          <w:tcW w:w="6234" w:type="dxa"/>
        </w:tcPr>
        <w:p w14:paraId="6BAAB131" w14:textId="77777777" w:rsidR="00FB0499" w:rsidRPr="00FE4DAD" w:rsidRDefault="00FB0499" w:rsidP="00703B4D">
          <w:pPr>
            <w:pStyle w:val="Avdelingstittel"/>
            <w:rPr>
              <w:lang w:val="en-US"/>
            </w:rPr>
          </w:pPr>
        </w:p>
      </w:tc>
    </w:tr>
    <w:tr w:rsidR="00FB0499" w:rsidRPr="00CF7153" w14:paraId="6BAAB136" w14:textId="77777777" w:rsidTr="008F6F3C">
      <w:trPr>
        <w:gridBefore w:val="1"/>
        <w:gridAfter w:val="1"/>
        <w:wBefore w:w="74" w:type="dxa"/>
        <w:wAfter w:w="459" w:type="dxa"/>
        <w:trHeight w:val="282"/>
      </w:trPr>
      <w:tc>
        <w:tcPr>
          <w:tcW w:w="2619" w:type="dxa"/>
          <w:vMerge/>
        </w:tcPr>
        <w:p w14:paraId="6BAAB133" w14:textId="77777777" w:rsidR="00FB0499" w:rsidRPr="00FE4DAD" w:rsidRDefault="00FB0499" w:rsidP="00703B4D">
          <w:pPr>
            <w:ind w:left="-6"/>
            <w:rPr>
              <w:lang w:val="en-US"/>
            </w:rPr>
          </w:pPr>
        </w:p>
      </w:tc>
      <w:tc>
        <w:tcPr>
          <w:tcW w:w="135" w:type="dxa"/>
          <w:vMerge/>
        </w:tcPr>
        <w:p w14:paraId="6BAAB134" w14:textId="77777777" w:rsidR="00FB0499" w:rsidRPr="00FE4DAD" w:rsidRDefault="00FB0499" w:rsidP="00703B4D">
          <w:pPr>
            <w:rPr>
              <w:lang w:val="en-US"/>
            </w:rPr>
          </w:pPr>
        </w:p>
      </w:tc>
      <w:tc>
        <w:tcPr>
          <w:tcW w:w="6234" w:type="dxa"/>
        </w:tcPr>
        <w:p w14:paraId="6BAAB135" w14:textId="0F08449B" w:rsidR="00FB0499" w:rsidRPr="00CF7153" w:rsidRDefault="00FB0499" w:rsidP="00703B4D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</w:p>
      </w:tc>
    </w:tr>
    <w:tr w:rsidR="00FB0499" w:rsidRPr="00AB2BE9" w14:paraId="6BAAB13A" w14:textId="77777777" w:rsidTr="008F6F3C">
      <w:trPr>
        <w:gridBefore w:val="1"/>
        <w:gridAfter w:val="1"/>
        <w:wBefore w:w="74" w:type="dxa"/>
        <w:wAfter w:w="459" w:type="dxa"/>
        <w:trHeight w:val="421"/>
      </w:trPr>
      <w:tc>
        <w:tcPr>
          <w:tcW w:w="2619" w:type="dxa"/>
          <w:vMerge/>
          <w:tcBorders>
            <w:bottom w:val="nil"/>
          </w:tcBorders>
        </w:tcPr>
        <w:p w14:paraId="6BAAB137" w14:textId="77777777" w:rsidR="00FB0499" w:rsidRPr="00FE4DAD" w:rsidRDefault="00FB0499" w:rsidP="00703B4D">
          <w:pPr>
            <w:ind w:left="-6"/>
            <w:rPr>
              <w:lang w:val="en-US"/>
            </w:rPr>
          </w:pPr>
        </w:p>
      </w:tc>
      <w:tc>
        <w:tcPr>
          <w:tcW w:w="135" w:type="dxa"/>
          <w:vMerge/>
          <w:tcBorders>
            <w:bottom w:val="nil"/>
          </w:tcBorders>
        </w:tcPr>
        <w:p w14:paraId="6BAAB138" w14:textId="77777777" w:rsidR="00FB0499" w:rsidRPr="00FE4DAD" w:rsidRDefault="00FB0499" w:rsidP="00703B4D">
          <w:pPr>
            <w:rPr>
              <w:lang w:val="en-US"/>
            </w:rPr>
          </w:pPr>
        </w:p>
      </w:tc>
      <w:tc>
        <w:tcPr>
          <w:tcW w:w="6234" w:type="dxa"/>
          <w:tcBorders>
            <w:bottom w:val="nil"/>
          </w:tcBorders>
        </w:tcPr>
        <w:p w14:paraId="6BAAB139" w14:textId="4B3C9FE9" w:rsidR="00FB0499" w:rsidRPr="00AB2BE9" w:rsidRDefault="00FB0499" w:rsidP="00703B4D">
          <w:pPr>
            <w:pStyle w:val="Avdelingstittel"/>
          </w:pPr>
        </w:p>
      </w:tc>
    </w:tr>
    <w:tr w:rsidR="00FB0499" w:rsidRPr="00FA2E54" w14:paraId="4EE418BD" w14:textId="77777777" w:rsidTr="008F6F3C">
      <w:tc>
        <w:tcPr>
          <w:tcW w:w="9521" w:type="dxa"/>
          <w:gridSpan w:val="5"/>
          <w:tcMar>
            <w:left w:w="74" w:type="dxa"/>
            <w:right w:w="74" w:type="dxa"/>
          </w:tcMar>
        </w:tcPr>
        <w:p w14:paraId="5E96811D" w14:textId="686BF9F5" w:rsidR="00FB0499" w:rsidRPr="00523B40" w:rsidRDefault="00523B40" w:rsidP="00523B40">
          <w:pPr>
            <w:spacing w:before="10"/>
            <w:rPr>
              <w:rFonts w:ascii="FORSVARET-Light" w:hAnsi="FORSVARET-Light"/>
              <w:b/>
              <w:sz w:val="21"/>
              <w:szCs w:val="21"/>
              <w:lang w:val="nb-NO"/>
            </w:rPr>
          </w:pPr>
          <w:bookmarkStart w:id="1" w:name="VårReferanseTekst"/>
          <w:r w:rsidRPr="00523B40">
            <w:rPr>
              <w:rFonts w:ascii="FORSVARET-Light" w:hAnsi="FORSVARET-Light"/>
              <w:b/>
              <w:sz w:val="21"/>
              <w:szCs w:val="21"/>
              <w:lang w:val="nb-NO"/>
            </w:rPr>
            <w:t xml:space="preserve">Forespørsel 100835 – Demilitarisering av </w:t>
          </w:r>
          <w:r w:rsidRPr="00523B40">
            <w:rPr>
              <w:rFonts w:ascii="FORSVARET-Light" w:hAnsi="FORSVARET-Light" w:cstheme="majorBidi"/>
              <w:b/>
              <w:color w:val="17365D" w:themeColor="text2" w:themeShade="BF"/>
              <w:sz w:val="21"/>
              <w:szCs w:val="21"/>
              <w:lang w:val="nb-NO"/>
            </w:rPr>
            <w:t>overskuddsmateriell fra Forsvaret</w:t>
          </w:r>
          <w:r w:rsidRPr="00523B40">
            <w:rPr>
              <w:rFonts w:ascii="FORSVARET-Light" w:hAnsi="FORSVARET-Light"/>
              <w:b/>
              <w:sz w:val="21"/>
              <w:szCs w:val="21"/>
              <w:lang w:val="nb-NO"/>
            </w:rPr>
            <w:t xml:space="preserve"> - </w:t>
          </w:r>
          <w:r w:rsidR="00FB0499" w:rsidRPr="00523B40">
            <w:rPr>
              <w:rFonts w:ascii="FORSVARET-Light" w:hAnsi="FORSVARET-Light"/>
              <w:b/>
              <w:sz w:val="21"/>
              <w:szCs w:val="21"/>
              <w:lang w:val="nb-NO"/>
            </w:rPr>
            <w:t xml:space="preserve"> 20</w:t>
          </w:r>
          <w:r w:rsidRPr="00523B40">
            <w:rPr>
              <w:rFonts w:ascii="FORSVARET-Light" w:hAnsi="FORSVARET-Light"/>
              <w:b/>
              <w:sz w:val="21"/>
              <w:szCs w:val="21"/>
              <w:lang w:val="nb-NO"/>
            </w:rPr>
            <w:t>20</w:t>
          </w:r>
          <w:r w:rsidR="00FB0499" w:rsidRPr="00523B40">
            <w:rPr>
              <w:rFonts w:ascii="FORSVARET-Light" w:hAnsi="FORSVARET-Light"/>
              <w:b/>
              <w:sz w:val="21"/>
              <w:szCs w:val="21"/>
              <w:lang w:val="nb-NO"/>
            </w:rPr>
            <w:t>/</w:t>
          </w:r>
          <w:r w:rsidRPr="00523B40">
            <w:rPr>
              <w:rFonts w:ascii="FORSVARET-Light" w:hAnsi="FORSVARET-Light"/>
              <w:b/>
              <w:sz w:val="21"/>
              <w:szCs w:val="21"/>
              <w:lang w:val="nb-NO"/>
            </w:rPr>
            <w:t xml:space="preserve">007402 </w:t>
          </w:r>
          <w:r w:rsidR="00FB0499" w:rsidRPr="00523B40">
            <w:rPr>
              <w:rFonts w:ascii="FORSVARET-Light" w:hAnsi="FORSVARET-Light"/>
              <w:b/>
              <w:sz w:val="21"/>
              <w:szCs w:val="21"/>
              <w:lang w:val="nb-NO"/>
            </w:rPr>
            <w:t xml:space="preserve">- </w:t>
          </w:r>
          <w:bookmarkEnd w:id="1"/>
        </w:p>
      </w:tc>
    </w:tr>
  </w:tbl>
  <w:p w14:paraId="6BAAB13B" w14:textId="56E96627" w:rsidR="00FB0499" w:rsidRPr="00871092" w:rsidRDefault="00FB0499" w:rsidP="00532A36">
    <w:pPr>
      <w:pStyle w:val="Topptekst"/>
      <w:ind w:left="700"/>
      <w:rPr>
        <w:lang w:val="nb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8C4F36"/>
    <w:multiLevelType w:val="hybridMultilevel"/>
    <w:tmpl w:val="41A817A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50"/>
  <w:removePersonalInformation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142"/>
    <w:rsid w:val="0001388A"/>
    <w:rsid w:val="00035E47"/>
    <w:rsid w:val="00037F45"/>
    <w:rsid w:val="00045280"/>
    <w:rsid w:val="000516D5"/>
    <w:rsid w:val="000558B6"/>
    <w:rsid w:val="00060BC4"/>
    <w:rsid w:val="00061307"/>
    <w:rsid w:val="000745DF"/>
    <w:rsid w:val="000746B8"/>
    <w:rsid w:val="00082ACB"/>
    <w:rsid w:val="000879D1"/>
    <w:rsid w:val="00087A00"/>
    <w:rsid w:val="00092FB1"/>
    <w:rsid w:val="0009777B"/>
    <w:rsid w:val="000A0B63"/>
    <w:rsid w:val="000A7AB1"/>
    <w:rsid w:val="000B0DBE"/>
    <w:rsid w:val="000C05DD"/>
    <w:rsid w:val="000D148C"/>
    <w:rsid w:val="000D5DD2"/>
    <w:rsid w:val="00103A9D"/>
    <w:rsid w:val="00106101"/>
    <w:rsid w:val="00117708"/>
    <w:rsid w:val="0015146F"/>
    <w:rsid w:val="00153A98"/>
    <w:rsid w:val="00156E03"/>
    <w:rsid w:val="001601A5"/>
    <w:rsid w:val="00163D63"/>
    <w:rsid w:val="00195C1A"/>
    <w:rsid w:val="001D2287"/>
    <w:rsid w:val="001E09CD"/>
    <w:rsid w:val="001F1125"/>
    <w:rsid w:val="00212129"/>
    <w:rsid w:val="002139CD"/>
    <w:rsid w:val="00220B0A"/>
    <w:rsid w:val="00226EB8"/>
    <w:rsid w:val="00252945"/>
    <w:rsid w:val="002574F9"/>
    <w:rsid w:val="0027088F"/>
    <w:rsid w:val="00282F15"/>
    <w:rsid w:val="00286EF7"/>
    <w:rsid w:val="002909A2"/>
    <w:rsid w:val="00294789"/>
    <w:rsid w:val="002A05E5"/>
    <w:rsid w:val="002B6AC4"/>
    <w:rsid w:val="002B702C"/>
    <w:rsid w:val="002C3458"/>
    <w:rsid w:val="002C5406"/>
    <w:rsid w:val="002D4A88"/>
    <w:rsid w:val="002E237E"/>
    <w:rsid w:val="002F0654"/>
    <w:rsid w:val="0031481C"/>
    <w:rsid w:val="00320191"/>
    <w:rsid w:val="00320B59"/>
    <w:rsid w:val="003211F0"/>
    <w:rsid w:val="00321FF9"/>
    <w:rsid w:val="00324CFF"/>
    <w:rsid w:val="00374982"/>
    <w:rsid w:val="00385FBA"/>
    <w:rsid w:val="00387901"/>
    <w:rsid w:val="00395E4F"/>
    <w:rsid w:val="00397F4A"/>
    <w:rsid w:val="003B0303"/>
    <w:rsid w:val="003B07A4"/>
    <w:rsid w:val="003B2625"/>
    <w:rsid w:val="003C31DA"/>
    <w:rsid w:val="003C36A7"/>
    <w:rsid w:val="003D5FD9"/>
    <w:rsid w:val="003E1333"/>
    <w:rsid w:val="003E45EE"/>
    <w:rsid w:val="003F2516"/>
    <w:rsid w:val="00411E90"/>
    <w:rsid w:val="004143A6"/>
    <w:rsid w:val="00434385"/>
    <w:rsid w:val="00441F3B"/>
    <w:rsid w:val="0045002E"/>
    <w:rsid w:val="00451698"/>
    <w:rsid w:val="00462ADF"/>
    <w:rsid w:val="004720F7"/>
    <w:rsid w:val="00473C2F"/>
    <w:rsid w:val="004B59D5"/>
    <w:rsid w:val="004C08B0"/>
    <w:rsid w:val="004E213D"/>
    <w:rsid w:val="004E5829"/>
    <w:rsid w:val="004F3699"/>
    <w:rsid w:val="004F5D14"/>
    <w:rsid w:val="0050179E"/>
    <w:rsid w:val="00514510"/>
    <w:rsid w:val="00515A19"/>
    <w:rsid w:val="005176BF"/>
    <w:rsid w:val="00523B40"/>
    <w:rsid w:val="00532A36"/>
    <w:rsid w:val="00540B44"/>
    <w:rsid w:val="0054275D"/>
    <w:rsid w:val="005444CB"/>
    <w:rsid w:val="00545E11"/>
    <w:rsid w:val="005550F8"/>
    <w:rsid w:val="00557848"/>
    <w:rsid w:val="00563F91"/>
    <w:rsid w:val="005654BF"/>
    <w:rsid w:val="00572C5C"/>
    <w:rsid w:val="005A0878"/>
    <w:rsid w:val="005A68CA"/>
    <w:rsid w:val="005A6E94"/>
    <w:rsid w:val="005C15CE"/>
    <w:rsid w:val="005C3901"/>
    <w:rsid w:val="005C5745"/>
    <w:rsid w:val="005D4668"/>
    <w:rsid w:val="005E2035"/>
    <w:rsid w:val="0060008D"/>
    <w:rsid w:val="00603284"/>
    <w:rsid w:val="00607306"/>
    <w:rsid w:val="00617CC8"/>
    <w:rsid w:val="00635C95"/>
    <w:rsid w:val="006425FB"/>
    <w:rsid w:val="006453D3"/>
    <w:rsid w:val="006729AA"/>
    <w:rsid w:val="00686EDE"/>
    <w:rsid w:val="00693FD9"/>
    <w:rsid w:val="006A5C24"/>
    <w:rsid w:val="006B0142"/>
    <w:rsid w:val="006F18FA"/>
    <w:rsid w:val="00703B4D"/>
    <w:rsid w:val="00705FDE"/>
    <w:rsid w:val="0072069E"/>
    <w:rsid w:val="007407D0"/>
    <w:rsid w:val="007828F2"/>
    <w:rsid w:val="007962CE"/>
    <w:rsid w:val="007B01BC"/>
    <w:rsid w:val="007F1049"/>
    <w:rsid w:val="007F3C16"/>
    <w:rsid w:val="007F4BAD"/>
    <w:rsid w:val="00810BBF"/>
    <w:rsid w:val="00811FED"/>
    <w:rsid w:val="0081628F"/>
    <w:rsid w:val="00824500"/>
    <w:rsid w:val="00831A9B"/>
    <w:rsid w:val="00833B47"/>
    <w:rsid w:val="00837781"/>
    <w:rsid w:val="00861631"/>
    <w:rsid w:val="00871092"/>
    <w:rsid w:val="00872BFA"/>
    <w:rsid w:val="00877170"/>
    <w:rsid w:val="00882A8E"/>
    <w:rsid w:val="008908B8"/>
    <w:rsid w:val="008D79EF"/>
    <w:rsid w:val="008F0F6F"/>
    <w:rsid w:val="008F59C7"/>
    <w:rsid w:val="008F6F3C"/>
    <w:rsid w:val="0092208A"/>
    <w:rsid w:val="0093219B"/>
    <w:rsid w:val="0095156E"/>
    <w:rsid w:val="009524F7"/>
    <w:rsid w:val="00954B63"/>
    <w:rsid w:val="00960DE1"/>
    <w:rsid w:val="009A515B"/>
    <w:rsid w:val="009D3AF5"/>
    <w:rsid w:val="009E131F"/>
    <w:rsid w:val="009E6682"/>
    <w:rsid w:val="00A3600C"/>
    <w:rsid w:val="00A43627"/>
    <w:rsid w:val="00A55C9A"/>
    <w:rsid w:val="00A67118"/>
    <w:rsid w:val="00AD2798"/>
    <w:rsid w:val="00AD4676"/>
    <w:rsid w:val="00AE3FDF"/>
    <w:rsid w:val="00AF64BC"/>
    <w:rsid w:val="00B00A5B"/>
    <w:rsid w:val="00B02B76"/>
    <w:rsid w:val="00B35868"/>
    <w:rsid w:val="00B454F3"/>
    <w:rsid w:val="00B47A24"/>
    <w:rsid w:val="00B654B9"/>
    <w:rsid w:val="00B704A4"/>
    <w:rsid w:val="00B82BB8"/>
    <w:rsid w:val="00B91088"/>
    <w:rsid w:val="00B91AD0"/>
    <w:rsid w:val="00BB4A4F"/>
    <w:rsid w:val="00BD7153"/>
    <w:rsid w:val="00BF44F4"/>
    <w:rsid w:val="00C038BF"/>
    <w:rsid w:val="00C04AD5"/>
    <w:rsid w:val="00C06B1F"/>
    <w:rsid w:val="00C419E0"/>
    <w:rsid w:val="00C43928"/>
    <w:rsid w:val="00C54501"/>
    <w:rsid w:val="00C67CE4"/>
    <w:rsid w:val="00C70F9C"/>
    <w:rsid w:val="00C845ED"/>
    <w:rsid w:val="00CA5A13"/>
    <w:rsid w:val="00CB7506"/>
    <w:rsid w:val="00CC1938"/>
    <w:rsid w:val="00CC584B"/>
    <w:rsid w:val="00CD561B"/>
    <w:rsid w:val="00CD6CE4"/>
    <w:rsid w:val="00CE41D1"/>
    <w:rsid w:val="00CF62C2"/>
    <w:rsid w:val="00D26C24"/>
    <w:rsid w:val="00D30B09"/>
    <w:rsid w:val="00D71635"/>
    <w:rsid w:val="00D84378"/>
    <w:rsid w:val="00D929E4"/>
    <w:rsid w:val="00D92C98"/>
    <w:rsid w:val="00DA1D86"/>
    <w:rsid w:val="00DC4933"/>
    <w:rsid w:val="00DC7A26"/>
    <w:rsid w:val="00DD47D9"/>
    <w:rsid w:val="00DE4EBE"/>
    <w:rsid w:val="00DF0068"/>
    <w:rsid w:val="00E04ACB"/>
    <w:rsid w:val="00E255A3"/>
    <w:rsid w:val="00E25C68"/>
    <w:rsid w:val="00E509DB"/>
    <w:rsid w:val="00E57715"/>
    <w:rsid w:val="00E64EC5"/>
    <w:rsid w:val="00E752F1"/>
    <w:rsid w:val="00E77F03"/>
    <w:rsid w:val="00E9172D"/>
    <w:rsid w:val="00EA1271"/>
    <w:rsid w:val="00EB5333"/>
    <w:rsid w:val="00EB7963"/>
    <w:rsid w:val="00EC1050"/>
    <w:rsid w:val="00EE4620"/>
    <w:rsid w:val="00F01F3C"/>
    <w:rsid w:val="00F03D05"/>
    <w:rsid w:val="00F07FCA"/>
    <w:rsid w:val="00F2023E"/>
    <w:rsid w:val="00F42DF1"/>
    <w:rsid w:val="00F46F12"/>
    <w:rsid w:val="00F743CB"/>
    <w:rsid w:val="00F76465"/>
    <w:rsid w:val="00F82C36"/>
    <w:rsid w:val="00F97C04"/>
    <w:rsid w:val="00F97DD3"/>
    <w:rsid w:val="00FA2E54"/>
    <w:rsid w:val="00FA5799"/>
    <w:rsid w:val="00FB0499"/>
    <w:rsid w:val="00FB6C4A"/>
    <w:rsid w:val="00FC12E5"/>
    <w:rsid w:val="00FC379B"/>
    <w:rsid w:val="00FE787A"/>
    <w:rsid w:val="00FF0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  <w14:docId w14:val="6BAAB1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0142"/>
    <w:rPr>
      <w:lang w:val="en-AU" w:eastAsia="en-US"/>
    </w:rPr>
  </w:style>
  <w:style w:type="paragraph" w:styleId="Overskrift1">
    <w:name w:val="heading 1"/>
    <w:basedOn w:val="Normal"/>
    <w:next w:val="Normal"/>
    <w:qFormat/>
    <w:rsid w:val="003D5FD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3D5FD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3D5FD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rsid w:val="003D5FD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3D5FD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3D5FD9"/>
    <w:p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3D5FD9"/>
    <w:pPr>
      <w:spacing w:before="240" w:after="60"/>
      <w:outlineLvl w:val="6"/>
    </w:pPr>
    <w:rPr>
      <w:sz w:val="24"/>
      <w:szCs w:val="24"/>
    </w:rPr>
  </w:style>
  <w:style w:type="paragraph" w:styleId="Overskrift8">
    <w:name w:val="heading 8"/>
    <w:basedOn w:val="Normal"/>
    <w:next w:val="Normal"/>
    <w:qFormat/>
    <w:rsid w:val="003D5FD9"/>
    <w:pPr>
      <w:spacing w:before="240" w:after="60"/>
      <w:outlineLvl w:val="7"/>
    </w:pPr>
    <w:rPr>
      <w:i/>
      <w:iCs/>
      <w:sz w:val="24"/>
      <w:szCs w:val="24"/>
    </w:rPr>
  </w:style>
  <w:style w:type="paragraph" w:styleId="Overskrift9">
    <w:name w:val="heading 9"/>
    <w:basedOn w:val="Normal"/>
    <w:next w:val="Normal"/>
    <w:qFormat/>
    <w:rsid w:val="003D5FD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rsid w:val="006B0142"/>
    <w:pPr>
      <w:tabs>
        <w:tab w:val="center" w:pos="4253"/>
        <w:tab w:val="right" w:pos="9497"/>
      </w:tabs>
    </w:pPr>
    <w:rPr>
      <w:noProof/>
      <w:sz w:val="22"/>
      <w:lang w:val="en-GB" w:eastAsia="en-US"/>
    </w:rPr>
  </w:style>
  <w:style w:type="paragraph" w:customStyle="1" w:styleId="Contractstyle">
    <w:name w:val="Contractstyle"/>
    <w:rsid w:val="006B0142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character" w:styleId="Merknadsreferanse">
    <w:name w:val="annotation reference"/>
    <w:semiHidden/>
    <w:rsid w:val="006B0142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6B0142"/>
  </w:style>
  <w:style w:type="paragraph" w:styleId="Tittel">
    <w:name w:val="Title"/>
    <w:basedOn w:val="Normal"/>
    <w:next w:val="Contractstyle"/>
    <w:qFormat/>
    <w:rsid w:val="006B0142"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Merknadstekst">
    <w:name w:val="annotation text"/>
    <w:basedOn w:val="Normal"/>
    <w:semiHidden/>
    <w:rsid w:val="006B0142"/>
  </w:style>
  <w:style w:type="paragraph" w:styleId="Bobletekst">
    <w:name w:val="Balloon Text"/>
    <w:basedOn w:val="Normal"/>
    <w:semiHidden/>
    <w:rsid w:val="006B0142"/>
    <w:rPr>
      <w:rFonts w:ascii="Tahoma" w:hAnsi="Tahoma" w:cs="Tahoma"/>
      <w:sz w:val="16"/>
      <w:szCs w:val="16"/>
    </w:rPr>
  </w:style>
  <w:style w:type="paragraph" w:styleId="Dokumentkart">
    <w:name w:val="Document Map"/>
    <w:basedOn w:val="Normal"/>
    <w:semiHidden/>
    <w:rsid w:val="003B07A4"/>
    <w:pPr>
      <w:shd w:val="clear" w:color="auto" w:fill="000080"/>
    </w:pPr>
    <w:rPr>
      <w:rFonts w:ascii="Tahoma" w:hAnsi="Tahoma" w:cs="Tahoma"/>
    </w:rPr>
  </w:style>
  <w:style w:type="paragraph" w:styleId="Bunntekst">
    <w:name w:val="footer"/>
    <w:basedOn w:val="Normal"/>
    <w:rsid w:val="003B07A4"/>
    <w:pPr>
      <w:tabs>
        <w:tab w:val="center" w:pos="4536"/>
        <w:tab w:val="right" w:pos="9072"/>
      </w:tabs>
    </w:pPr>
  </w:style>
  <w:style w:type="paragraph" w:customStyle="1" w:styleId="Normal11pt">
    <w:name w:val="Normal + 11 pt"/>
    <w:basedOn w:val="Normal"/>
    <w:rsid w:val="00441F3B"/>
    <w:pPr>
      <w:widowControl w:val="0"/>
    </w:pPr>
    <w:rPr>
      <w:snapToGrid w:val="0"/>
      <w:sz w:val="22"/>
      <w:lang w:val="nb-NO"/>
    </w:rPr>
  </w:style>
  <w:style w:type="paragraph" w:styleId="Kommentaremne">
    <w:name w:val="annotation subject"/>
    <w:basedOn w:val="Merknadstekst"/>
    <w:next w:val="Merknadstekst"/>
    <w:semiHidden/>
    <w:rsid w:val="00CD561B"/>
    <w:rPr>
      <w:b/>
      <w:bCs/>
    </w:rPr>
  </w:style>
  <w:style w:type="paragraph" w:styleId="Brdtekst">
    <w:name w:val="Body Text"/>
    <w:basedOn w:val="Normal"/>
    <w:next w:val="Normal"/>
    <w:rsid w:val="00871092"/>
    <w:pPr>
      <w:spacing w:before="60" w:after="60"/>
    </w:pPr>
    <w:rPr>
      <w:lang w:eastAsia="nb-NO"/>
    </w:rPr>
  </w:style>
  <w:style w:type="paragraph" w:customStyle="1" w:styleId="Avdelingstittel">
    <w:name w:val="Avdelingstittel"/>
    <w:basedOn w:val="Normal"/>
    <w:qFormat/>
    <w:rsid w:val="00703B4D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1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1.00</Dokumentversjon>
    <Dokumenttype xmlns="71a8a547-54f0-447a-bd41-f8862ce07847">5</Dokumenttype>
    <Tekst_x0020_til_x0020_logo xmlns="71a8a547-54f0-447a-bd41-f8862ce07847" xsi:nil="true"/>
    <Ikrafttredelse xmlns="71a8a547-54f0-447a-bd41-f8862ce07847" xsi:nil="true"/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Dokumentbibiliotek</InfoKilde>
    <PublishingExpirationDate xmlns="http://schemas.microsoft.com/sharepoint/v3" xsi:nil="true"/>
    <Dato_x0020_siste_x0020_versjon xmlns="71a8a547-54f0-447a-bd41-f8862ce07847">2017-11-19T23:00:00+00:00</Dato_x0020_siste_x0020_versjon>
    <k09f15324b4b4dd997e3f08b0d1f9512 xmlns="71a8a547-54f0-447a-bd41-f8862ce07847">
      <Terms xmlns="http://schemas.microsoft.com/office/infopath/2007/PartnerControls"/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 xsi:nil="true"/>
    <Dokumentkode xmlns="71a8a547-54f0-447a-bd41-f8862ce07847">FLO-DAA-MAL-123</Dokumentkode>
    <Migrasjon xmlns="f4795027-239c-422c-a244-6b4eb70f7cc9">true</Migrasjon>
    <Fastsatt_x0020_av xmlns="71a8a547-54f0-447a-bd41-f8862ce07847" xsi:nil="true"/>
    <Dokumentplassering_x0020_i_x0020_side xmlns="f4795027-239c-422c-a244-6b4eb70f7cc9">Ikke definert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9908498c77f5b090b98c95ede318923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8e0f09196bd63b0c9bb2bde4d12b835e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iliotek" ma:format="RadioButtons" ma:internalName="InfoKilde">
      <xsd:simpleType>
        <xsd:restriction base="dms:Choice">
          <xsd:enumeration value="Dokumentbibi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A73D6-2344-4C90-835B-2969A2049ED5}">
  <ds:schemaRefs>
    <ds:schemaRef ds:uri="e5e56184-275f-495f-a56f-8fdf09bcc359"/>
    <ds:schemaRef ds:uri="http://schemas.microsoft.com/sharepoint/v3"/>
    <ds:schemaRef ds:uri="http://purl.org/dc/terms/"/>
    <ds:schemaRef ds:uri="http://purl.org/dc/elements/1.1/"/>
    <ds:schemaRef ds:uri="http://www.w3.org/XML/1998/namespace"/>
    <ds:schemaRef ds:uri="f4795027-239c-422c-a244-6b4eb70f7cc9"/>
    <ds:schemaRef ds:uri="http://schemas.microsoft.com/office/2006/documentManagement/types"/>
    <ds:schemaRef ds:uri="71a8a547-54f0-447a-bd41-f8862ce07847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CE78075-508C-4229-8327-635A8CE10D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F0302C-5CD5-45FE-8E7E-F2CF08F4BC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60528C-8A60-436E-8122-295750C11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414AC8FB</Template>
  <TotalTime>0</TotalTime>
  <Pages>1</Pages>
  <Words>188</Words>
  <Characters>999</Characters>
  <Application>Microsoft Office Word</Application>
  <DocSecurity>2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1 - Tilbudsbrev</vt:lpstr>
    </vt:vector>
  </TitlesOfParts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1 - Tilbudsbrev</dc:title>
  <dc:creator/>
  <cp:lastModifiedBy/>
  <cp:revision>1</cp:revision>
  <cp:lastPrinted>2011-06-17T07:02:00Z</cp:lastPrinted>
  <dcterms:created xsi:type="dcterms:W3CDTF">2018-05-08T07:26:00Z</dcterms:created>
  <dcterms:modified xsi:type="dcterms:W3CDTF">2020-03-09T12:50:00Z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1;#UGRADERT|d00673f2-4025-410d-80f3-e4b359da56af</vt:lpwstr>
  </property>
  <property fmtid="{D5CDD505-2E9C-101B-9397-08002B2CF9AE}" pid="4" name="Order">
    <vt:r8>1800</vt:r8>
  </property>
  <property fmtid="{D5CDD505-2E9C-101B-9397-08002B2CF9AE}" pid="5" name="xd_ProgID">
    <vt:lpwstr/>
  </property>
  <property fmtid="{D5CDD505-2E9C-101B-9397-08002B2CF9AE}" pid="6" name="FLO_Termer">
    <vt:lpwstr/>
  </property>
  <property fmtid="{D5CDD505-2E9C-101B-9397-08002B2CF9AE}" pid="7" name="Malverk">
    <vt:lpwstr/>
  </property>
  <property fmtid="{D5CDD505-2E9C-101B-9397-08002B2CF9AE}" pid="8" name="TemplateUrl">
    <vt:lpwstr/>
  </property>
</Properties>
</file>